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360" w:rsidRDefault="00DB0EF7" w:rsidP="002A1360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4B0D40" w:rsidRPr="00A102BD" w:rsidRDefault="00051185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 xml:space="preserve"> </w:t>
      </w:r>
      <w:r w:rsidR="00492941"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046EBC">
        <w:rPr>
          <w:b/>
        </w:rPr>
        <w:t>Предложения</w:t>
      </w:r>
      <w:r w:rsidR="00492941">
        <w:rPr>
          <w:b/>
        </w:rPr>
        <w:t>»</w:t>
      </w: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046EBC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051185" w:rsidP="002237D8">
      <w:r>
        <w:t>АО «Тамбовские коммунальные системы»</w:t>
      </w:r>
    </w:p>
    <w:p w:rsidR="004B0D40" w:rsidRDefault="00051185" w:rsidP="002237D8">
      <w:r>
        <w:t>392000, г. Тамбов, ул. Тулиновская д.5</w:t>
      </w:r>
    </w:p>
    <w:p w:rsidR="00051185" w:rsidRPr="00A102BD" w:rsidRDefault="00051185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046EBC">
        <w:rPr>
          <w:i/>
          <w:sz w:val="16"/>
          <w:szCs w:val="16"/>
        </w:rPr>
        <w:t>участника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046EBC">
        <w:t>принять участие в конкурсе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="003977B7">
        <w:rPr>
          <w:i/>
          <w:sz w:val="16"/>
          <w:szCs w:val="16"/>
        </w:rPr>
        <w:t>/работ, услуг</w:t>
      </w:r>
      <w:r w:rsidRPr="00A102BD">
        <w:rPr>
          <w:sz w:val="16"/>
          <w:szCs w:val="16"/>
        </w:rPr>
        <w:t xml:space="preserve">&gt; </w:t>
      </w:r>
      <w:r w:rsidR="002A1360" w:rsidRPr="002A1360">
        <w:t>для нужд</w:t>
      </w:r>
      <w:r w:rsidRPr="00A102BD">
        <w:rPr>
          <w:sz w:val="16"/>
          <w:szCs w:val="16"/>
        </w:rPr>
        <w:t xml:space="preserve"> </w:t>
      </w:r>
      <w:r w:rsidR="00051185" w:rsidRPr="00051185">
        <w:t>АО «Тамбовские коммунальные системы»</w:t>
      </w:r>
      <w:r w:rsidR="00051185">
        <w:t>.</w:t>
      </w:r>
    </w:p>
    <w:p w:rsidR="005E3AF6" w:rsidRPr="00A102BD" w:rsidRDefault="00046EBC" w:rsidP="00AD077F">
      <w:pPr>
        <w:ind w:firstLine="293"/>
        <w:jc w:val="both"/>
      </w:pPr>
      <w:r>
        <w:t>2</w:t>
      </w:r>
      <w:r w:rsidR="004B0D40" w:rsidRPr="00A102BD">
        <w:t xml:space="preserve">. </w:t>
      </w:r>
      <w:r w:rsidR="005E3AF6">
        <w:t xml:space="preserve">Приложения к </w:t>
      </w:r>
      <w:r w:rsidR="00F26E7C">
        <w:t xml:space="preserve">приглашению </w:t>
      </w:r>
      <w:r>
        <w:t>принять участие в конкурсе</w:t>
      </w:r>
      <w:r w:rsidR="00112683" w:rsidRPr="00A102BD">
        <w:t>,</w:t>
      </w:r>
    </w:p>
    <w:p w:rsidR="004B0D40" w:rsidRPr="00A102BD" w:rsidRDefault="004B0D40" w:rsidP="00AD077F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3977B7">
        <w:rPr>
          <w:i/>
          <w:sz w:val="16"/>
          <w:szCs w:val="16"/>
        </w:rPr>
        <w:t>/работ, услуг</w:t>
      </w:r>
      <w:r w:rsidR="006010BA" w:rsidRPr="00A102BD">
        <w:rPr>
          <w:sz w:val="16"/>
          <w:szCs w:val="16"/>
        </w:rPr>
        <w:t xml:space="preserve">&gt; </w:t>
      </w:r>
      <w:r w:rsidR="002A1360" w:rsidRPr="002A1360">
        <w:t xml:space="preserve">для </w:t>
      </w:r>
      <w:r w:rsidR="004658F2" w:rsidRPr="00051185">
        <w:t>АО «Тамбовские коммунальные системы»</w:t>
      </w:r>
      <w:r w:rsidR="002A1360" w:rsidRPr="002A1360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</w:t>
      </w:r>
      <w:r w:rsidR="00490D74">
        <w:rPr>
          <w:u w:val="single"/>
        </w:rPr>
        <w:t>9</w:t>
      </w:r>
      <w:r w:rsidR="006F06CD">
        <w:rPr>
          <w:u w:val="single"/>
        </w:rPr>
        <w:t>0</w:t>
      </w:r>
      <w:r w:rsidR="004B0D40" w:rsidRPr="00A102BD">
        <w:t xml:space="preserve">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>приглашение</w:t>
      </w:r>
      <w:bookmarkStart w:id="0" w:name="_GoBack"/>
      <w:bookmarkEnd w:id="0"/>
      <w:r w:rsidR="00CC32B1">
        <w:t xml:space="preserve">м </w:t>
      </w:r>
      <w:r w:rsidR="00046EBC">
        <w:t>принять участие в конкурсе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046EBC">
        <w:t>принять участие в конкурсе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 xml:space="preserve">приглашением </w:t>
      </w:r>
      <w:r w:rsidR="00046EBC">
        <w:t>принять участие в конкурсе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2A1360" w:rsidRPr="002A1360">
        <w:t xml:space="preserve">в связи с </w:t>
      </w:r>
      <w:r w:rsidR="004D27C4">
        <w:t xml:space="preserve">приглашением </w:t>
      </w:r>
      <w:r w:rsidR="00046EBC">
        <w:t>принять участие в конкурсе</w:t>
      </w:r>
      <w:r w:rsidR="002A1360" w:rsidRPr="002A1360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046EBC">
        <w:t>/Подрядчик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  <w:r w:rsidR="007C563B" w:rsidRPr="007C563B">
        <w:rPr>
          <w:i/>
          <w:sz w:val="16"/>
          <w:szCs w:val="16"/>
        </w:rPr>
        <w:t>(указать ФИО</w:t>
      </w:r>
      <w:r w:rsidR="007C563B">
        <w:t xml:space="preserve"> </w:t>
      </w:r>
      <w:r w:rsidR="007C563B" w:rsidRPr="007C563B">
        <w:rPr>
          <w:i/>
          <w:sz w:val="16"/>
          <w:szCs w:val="16"/>
        </w:rPr>
        <w:t xml:space="preserve">участника </w:t>
      </w:r>
      <w:r w:rsidR="007C563B">
        <w:rPr>
          <w:i/>
          <w:sz w:val="16"/>
          <w:szCs w:val="16"/>
        </w:rPr>
        <w:t>заполняющего документацию)</w:t>
      </w:r>
      <w:r w:rsidR="007C563B">
        <w:t xml:space="preserve"> 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4B0D40" w:rsidRPr="00A102BD" w:rsidRDefault="00865EAE" w:rsidP="00786D1B">
      <w:pPr>
        <w:ind w:firstLine="293"/>
      </w:pPr>
      <w:r>
        <w:t>__________________________________________</w:t>
      </w:r>
    </w:p>
    <w:p w:rsidR="00A06870" w:rsidRDefault="00A06870" w:rsidP="00C91990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865EAE" w:rsidRDefault="00C91990" w:rsidP="00062899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</w:p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046EBC">
        <w:rPr>
          <w:rFonts w:ascii="Verdana" w:hAnsi="Verdana"/>
          <w:sz w:val="20"/>
          <w:szCs w:val="20"/>
        </w:rPr>
        <w:t>участника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046EBC">
        <w:rPr>
          <w:rFonts w:ascii="Verdana" w:hAnsi="Verdana"/>
          <w:sz w:val="20"/>
          <w:szCs w:val="20"/>
        </w:rPr>
        <w:t>участника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046EBC" w:rsidRPr="00046EBC">
        <w:rPr>
          <w:rFonts w:ascii="Verdana" w:hAnsi="Verdana"/>
          <w:sz w:val="20"/>
          <w:szCs w:val="20"/>
        </w:rPr>
        <w:t>принять участие в конкурсе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046EBC" w:rsidRPr="00046EBC">
        <w:t>принять участие в конкурсе</w:t>
      </w:r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8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8AE" w:rsidRDefault="001F38AE">
      <w:r>
        <w:separator/>
      </w:r>
    </w:p>
  </w:endnote>
  <w:endnote w:type="continuationSeparator" w:id="0">
    <w:p w:rsidR="001F38AE" w:rsidRDefault="001F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E6F" w:rsidRDefault="00D55E6F" w:rsidP="00312293">
    <w:pPr>
      <w:pStyle w:val="ae"/>
      <w:jc w:val="right"/>
    </w:pPr>
    <w:r>
      <w:t xml:space="preserve">стр. </w:t>
    </w:r>
    <w:r w:rsidR="00C8218E">
      <w:fldChar w:fldCharType="begin"/>
    </w:r>
    <w:r w:rsidR="00C8218E">
      <w:instrText xml:space="preserve"> PAGE </w:instrText>
    </w:r>
    <w:r w:rsidR="00C8218E">
      <w:fldChar w:fldCharType="separate"/>
    </w:r>
    <w:r w:rsidR="00490D74">
      <w:rPr>
        <w:noProof/>
      </w:rPr>
      <w:t>2</w:t>
    </w:r>
    <w:r w:rsidR="00C8218E">
      <w:rPr>
        <w:noProof/>
      </w:rPr>
      <w:fldChar w:fldCharType="end"/>
    </w:r>
    <w:r>
      <w:t xml:space="preserve"> из </w:t>
    </w:r>
    <w:r w:rsidR="00490D74">
      <w:fldChar w:fldCharType="begin"/>
    </w:r>
    <w:r w:rsidR="00490D74">
      <w:instrText xml:space="preserve"> NUMPAGES </w:instrText>
    </w:r>
    <w:r w:rsidR="00490D74">
      <w:fldChar w:fldCharType="separate"/>
    </w:r>
    <w:r w:rsidR="00490D74">
      <w:rPr>
        <w:noProof/>
      </w:rPr>
      <w:t>2</w:t>
    </w:r>
    <w:r w:rsidR="00490D7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8AE" w:rsidRDefault="001F38AE">
      <w:r>
        <w:separator/>
      </w:r>
    </w:p>
  </w:footnote>
  <w:footnote w:type="continuationSeparator" w:id="0">
    <w:p w:rsidR="001F38AE" w:rsidRDefault="001F3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6EBC"/>
    <w:rsid w:val="00047007"/>
    <w:rsid w:val="00050492"/>
    <w:rsid w:val="00050F7C"/>
    <w:rsid w:val="00051185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0433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0544"/>
    <w:rsid w:val="001F1F36"/>
    <w:rsid w:val="001F38AE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360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7B7"/>
    <w:rsid w:val="003978DD"/>
    <w:rsid w:val="003A38F8"/>
    <w:rsid w:val="003A47AB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58F2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0D74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4956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6CD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6D1B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63B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87EF8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06870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077F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218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2C3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296D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6CC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в.2.dot</Template>
  <TotalTime>21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Старостина Ирина Владимировна</cp:lastModifiedBy>
  <cp:revision>20</cp:revision>
  <cp:lastPrinted>2010-04-13T12:36:00Z</cp:lastPrinted>
  <dcterms:created xsi:type="dcterms:W3CDTF">2010-05-25T08:47:00Z</dcterms:created>
  <dcterms:modified xsi:type="dcterms:W3CDTF">2016-09-20T06:38:00Z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